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296"/>
        <w:gridCol w:w="2693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68ABF949" w14:textId="77777777" w:rsidR="00FD1CFD" w:rsidRDefault="008A6E6F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Vergabestelle</w:t>
            </w:r>
          </w:p>
          <w:p w14:paraId="620FA44C" w14:textId="77777777" w:rsidR="008A6E6F" w:rsidRDefault="008A6E6F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Knappschaft Kliniken Solution GmbH</w:t>
            </w:r>
          </w:p>
          <w:p w14:paraId="315A4242" w14:textId="77777777" w:rsidR="008A6E6F" w:rsidRDefault="008A6E6F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der Schornau 23-25</w:t>
            </w:r>
          </w:p>
          <w:p w14:paraId="4D09CD89" w14:textId="0DA62DBA" w:rsidR="008A6E6F" w:rsidRPr="006E2374" w:rsidRDefault="008A6E6F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44892 Bochum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8A6E6F">
        <w:trPr>
          <w:trHeight w:val="284"/>
        </w:trPr>
        <w:tc>
          <w:tcPr>
            <w:tcW w:w="2296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371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8A6E6F">
        <w:trPr>
          <w:trHeight w:val="284"/>
        </w:trPr>
        <w:tc>
          <w:tcPr>
            <w:tcW w:w="2296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081EBC40" w:rsidR="000D2F1B" w:rsidRPr="008F6547" w:rsidRDefault="008A6E6F" w:rsidP="00940F19">
            <w:r w:rsidRPr="008A6E6F">
              <w:t>20_26_017</w:t>
            </w:r>
          </w:p>
        </w:tc>
        <w:tc>
          <w:tcPr>
            <w:tcW w:w="7371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406F2CF6" w:rsidR="000D2F1B" w:rsidRPr="008F6547" w:rsidRDefault="008A6E6F" w:rsidP="00940F19">
            <w:r w:rsidRPr="008A6E6F">
              <w:t xml:space="preserve">20_26_017B_E_SU_Umbau/ Sanierung/ Erweiterung </w:t>
            </w:r>
            <w:r w:rsidR="00EC21E6">
              <w:t>zum</w:t>
            </w:r>
            <w:r w:rsidRPr="008A6E6F">
              <w:t xml:space="preserve"> Neuro OP 5</w:t>
            </w:r>
          </w:p>
        </w:tc>
      </w:tr>
      <w:tr w:rsidR="000D2F1B" w:rsidRPr="008F6547" w14:paraId="147AF24B" w14:textId="77777777" w:rsidTr="008A6E6F">
        <w:trPr>
          <w:trHeight w:val="284"/>
        </w:trPr>
        <w:tc>
          <w:tcPr>
            <w:tcW w:w="2296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371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8A6E6F">
        <w:trPr>
          <w:trHeight w:val="340"/>
        </w:trPr>
        <w:tc>
          <w:tcPr>
            <w:tcW w:w="2296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371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8A6E6F">
        <w:trPr>
          <w:trHeight w:val="284"/>
        </w:trPr>
        <w:tc>
          <w:tcPr>
            <w:tcW w:w="2296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21E61478" w:rsidR="000D2F1B" w:rsidRPr="008F6547" w:rsidRDefault="008A6E6F" w:rsidP="00940F19">
            <w:r w:rsidRPr="008A6E6F">
              <w:t>20_26_017B_E_GU1</w:t>
            </w:r>
          </w:p>
        </w:tc>
        <w:tc>
          <w:tcPr>
            <w:tcW w:w="7371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7EF75E5D" w:rsidR="000D2F1B" w:rsidRPr="008F6547" w:rsidRDefault="008A6E6F" w:rsidP="00940F19">
            <w:r>
              <w:t>Generalunternehmer Bauleistungen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3372A69E" w:rsidR="00126ACC" w:rsidRPr="00126ACC" w:rsidRDefault="00FD1CFD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 w:rsidR="00EC21E6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EC21E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EC21E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C21E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EC21E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C21E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C21E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964DF" w14:textId="77777777" w:rsidR="000D7DB4" w:rsidRDefault="000D7DB4">
      <w:r>
        <w:separator/>
      </w:r>
    </w:p>
    <w:p w14:paraId="448FC61C" w14:textId="77777777" w:rsidR="000D7DB4" w:rsidRDefault="000D7DB4"/>
    <w:p w14:paraId="5AAFE6D4" w14:textId="77777777" w:rsidR="000D7DB4" w:rsidRDefault="000D7DB4"/>
  </w:endnote>
  <w:endnote w:type="continuationSeparator" w:id="0">
    <w:p w14:paraId="46672C38" w14:textId="77777777" w:rsidR="000D7DB4" w:rsidRDefault="000D7DB4">
      <w:r>
        <w:continuationSeparator/>
      </w:r>
    </w:p>
    <w:p w14:paraId="7F1841BF" w14:textId="77777777" w:rsidR="000D7DB4" w:rsidRDefault="000D7DB4"/>
    <w:p w14:paraId="609F41AF" w14:textId="77777777" w:rsidR="000D7DB4" w:rsidRDefault="000D7DB4"/>
  </w:endnote>
  <w:endnote w:type="continuationNotice" w:id="1">
    <w:p w14:paraId="34F69ADF" w14:textId="77777777" w:rsidR="000D7DB4" w:rsidRDefault="000D7D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49600" w14:textId="77777777" w:rsidR="000D7DB4" w:rsidRDefault="000D7DB4" w:rsidP="00026D23">
      <w:r>
        <w:separator/>
      </w:r>
    </w:p>
  </w:footnote>
  <w:footnote w:type="continuationSeparator" w:id="0">
    <w:p w14:paraId="157F6469" w14:textId="77777777" w:rsidR="000D7DB4" w:rsidRDefault="000D7DB4">
      <w:r>
        <w:continuationSeparator/>
      </w:r>
    </w:p>
    <w:p w14:paraId="533BBD7A" w14:textId="77777777" w:rsidR="000D7DB4" w:rsidRDefault="000D7DB4"/>
    <w:p w14:paraId="35E0C70A" w14:textId="77777777" w:rsidR="000D7DB4" w:rsidRDefault="000D7DB4"/>
  </w:footnote>
  <w:footnote w:type="continuationNotice" w:id="1">
    <w:p w14:paraId="48C79514" w14:textId="77777777" w:rsidR="000D7DB4" w:rsidRDefault="000D7DB4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33002001">
    <w:abstractNumId w:val="1"/>
  </w:num>
  <w:num w:numId="2" w16cid:durableId="1218083906">
    <w:abstractNumId w:val="7"/>
  </w:num>
  <w:num w:numId="3" w16cid:durableId="1841459118">
    <w:abstractNumId w:val="9"/>
  </w:num>
  <w:num w:numId="4" w16cid:durableId="1306741052">
    <w:abstractNumId w:val="23"/>
  </w:num>
  <w:num w:numId="5" w16cid:durableId="1793938917">
    <w:abstractNumId w:val="11"/>
  </w:num>
  <w:num w:numId="6" w16cid:durableId="1153763044">
    <w:abstractNumId w:val="3"/>
  </w:num>
  <w:num w:numId="7" w16cid:durableId="1332177540">
    <w:abstractNumId w:val="14"/>
  </w:num>
  <w:num w:numId="8" w16cid:durableId="885336552">
    <w:abstractNumId w:val="10"/>
  </w:num>
  <w:num w:numId="9" w16cid:durableId="957687121">
    <w:abstractNumId w:val="22"/>
  </w:num>
  <w:num w:numId="10" w16cid:durableId="2075935152">
    <w:abstractNumId w:val="6"/>
  </w:num>
  <w:num w:numId="11" w16cid:durableId="1227764341">
    <w:abstractNumId w:val="13"/>
  </w:num>
  <w:num w:numId="12" w16cid:durableId="1049259522">
    <w:abstractNumId w:val="13"/>
  </w:num>
  <w:num w:numId="13" w16cid:durableId="911894206">
    <w:abstractNumId w:val="13"/>
  </w:num>
  <w:num w:numId="14" w16cid:durableId="666132584">
    <w:abstractNumId w:val="13"/>
  </w:num>
  <w:num w:numId="15" w16cid:durableId="248084939">
    <w:abstractNumId w:val="13"/>
  </w:num>
  <w:num w:numId="16" w16cid:durableId="2113428319">
    <w:abstractNumId w:val="2"/>
  </w:num>
  <w:num w:numId="17" w16cid:durableId="418869314">
    <w:abstractNumId w:val="2"/>
  </w:num>
  <w:num w:numId="18" w16cid:durableId="312564841">
    <w:abstractNumId w:val="18"/>
  </w:num>
  <w:num w:numId="19" w16cid:durableId="702638494">
    <w:abstractNumId w:val="15"/>
  </w:num>
  <w:num w:numId="20" w16cid:durableId="2043628948">
    <w:abstractNumId w:val="12"/>
  </w:num>
  <w:num w:numId="21" w16cid:durableId="1475755357">
    <w:abstractNumId w:val="8"/>
  </w:num>
  <w:num w:numId="22" w16cid:durableId="560360237">
    <w:abstractNumId w:val="0"/>
  </w:num>
  <w:num w:numId="23" w16cid:durableId="201333006">
    <w:abstractNumId w:val="17"/>
  </w:num>
  <w:num w:numId="24" w16cid:durableId="1154297515">
    <w:abstractNumId w:val="20"/>
  </w:num>
  <w:num w:numId="25" w16cid:durableId="1897860967">
    <w:abstractNumId w:val="21"/>
  </w:num>
  <w:num w:numId="26" w16cid:durableId="1059979353">
    <w:abstractNumId w:val="4"/>
  </w:num>
  <w:num w:numId="27" w16cid:durableId="188035364">
    <w:abstractNumId w:val="16"/>
  </w:num>
  <w:num w:numId="28" w16cid:durableId="407045711">
    <w:abstractNumId w:val="19"/>
  </w:num>
  <w:num w:numId="29" w16cid:durableId="280847342">
    <w:abstractNumId w:val="2"/>
  </w:num>
  <w:num w:numId="30" w16cid:durableId="1740204812">
    <w:abstractNumId w:val="2"/>
  </w:num>
  <w:num w:numId="31" w16cid:durableId="1454203716">
    <w:abstractNumId w:val="2"/>
  </w:num>
  <w:num w:numId="32" w16cid:durableId="23798622">
    <w:abstractNumId w:val="2"/>
  </w:num>
  <w:num w:numId="33" w16cid:durableId="1800798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547EF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D7DB4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142FC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3889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A6E6F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2CA1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21E6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0CB1B-DFEB-40EE-BDA1-BBD33090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749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Lütticken, Marc</cp:lastModifiedBy>
  <cp:revision>5</cp:revision>
  <cp:lastPrinted>2019-04-10T06:42:00Z</cp:lastPrinted>
  <dcterms:created xsi:type="dcterms:W3CDTF">2019-04-30T08:20:00Z</dcterms:created>
  <dcterms:modified xsi:type="dcterms:W3CDTF">2026-04-24T12:03:00Z</dcterms:modified>
</cp:coreProperties>
</file>